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1558798664" w:edGrp="everyone"/>
      <w:r w:rsidRPr="005716D8">
        <w:rPr>
          <w:b w:val="0"/>
          <w:szCs w:val="24"/>
        </w:rPr>
        <w:t>Приложение № 4</w:t>
      </w:r>
    </w:p>
    <w:p w:rsidR="007245CD" w:rsidRPr="005716D8" w:rsidRDefault="000843B4" w:rsidP="007245CD">
      <w:pPr>
        <w:pStyle w:val="aa"/>
        <w:jc w:val="right"/>
        <w:outlineLvl w:val="0"/>
        <w:rPr>
          <w:b w:val="0"/>
          <w:szCs w:val="24"/>
        </w:rPr>
      </w:pPr>
      <w:r>
        <w:rPr>
          <w:b w:val="0"/>
          <w:szCs w:val="24"/>
        </w:rPr>
        <w:t>к приказу П</w:t>
      </w:r>
      <w:r w:rsidR="007245CD" w:rsidRPr="005716D8">
        <w:rPr>
          <w:b w:val="0"/>
          <w:szCs w:val="24"/>
        </w:rPr>
        <w:t>АО «ТГК-1»</w:t>
      </w:r>
    </w:p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 xml:space="preserve">от               №  </w:t>
      </w:r>
    </w:p>
    <w:permEnd w:id="1558798664"/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</w:p>
    <w:p w:rsidR="005F665D" w:rsidRPr="005716D8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613552196" w:edGrp="everyone"/>
      <w:r w:rsidR="00E907F9" w:rsidRPr="005716D8">
        <w:rPr>
          <w:b w:val="0"/>
          <w:szCs w:val="24"/>
        </w:rPr>
        <w:t>_____</w:t>
      </w:r>
      <w:permEnd w:id="613552196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1364271468" w:edGrp="everyone"/>
      <w:r w:rsidR="005F665D" w:rsidRPr="005716D8">
        <w:rPr>
          <w:bCs/>
          <w:szCs w:val="24"/>
        </w:rPr>
        <w:t>_________________</w:t>
      </w:r>
      <w:permEnd w:id="1364271468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  </w:t>
      </w:r>
      <w:r w:rsidR="00776079" w:rsidRPr="005716D8">
        <w:rPr>
          <w:bCs/>
          <w:szCs w:val="24"/>
        </w:rPr>
        <w:t xml:space="preserve"> </w:t>
      </w:r>
      <w:permStart w:id="2077779647" w:edGrp="everyone"/>
      <w:r w:rsidR="00776079" w:rsidRPr="005716D8">
        <w:rPr>
          <w:bCs/>
          <w:szCs w:val="24"/>
        </w:rPr>
        <w:t>«___»_____________20__ года</w:t>
      </w:r>
      <w:permEnd w:id="2077779647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0843B4" w:rsidP="00653FF2">
      <w:pPr>
        <w:pStyle w:val="3"/>
        <w:rPr>
          <w:szCs w:val="24"/>
          <w:lang w:val="en-US"/>
        </w:rPr>
      </w:pPr>
      <w:r>
        <w:rPr>
          <w:szCs w:val="24"/>
        </w:rPr>
        <w:t>Публичное</w:t>
      </w:r>
      <w:r w:rsidR="00924818" w:rsidRPr="005716D8">
        <w:rPr>
          <w:szCs w:val="24"/>
        </w:rPr>
        <w:t xml:space="preserve">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239424654" w:edGrp="everyone"/>
      <w:r w:rsidR="00116363">
        <w:t xml:space="preserve"> </w:t>
      </w:r>
      <w:r w:rsidR="00116363" w:rsidRPr="00116363">
        <w:t>заместителя генерального директора  по корпоративной защите Маракина Юрия Вадимовича,</w:t>
      </w:r>
      <w:permEnd w:id="239424654"/>
      <w:r w:rsidR="0019723C" w:rsidRPr="005716D8">
        <w:rPr>
          <w:szCs w:val="24"/>
        </w:rPr>
        <w:t xml:space="preserve"> действующ</w:t>
      </w:r>
      <w:permStart w:id="672212784" w:edGrp="everyone"/>
      <w:r w:rsidR="0019723C" w:rsidRPr="005716D8">
        <w:rPr>
          <w:szCs w:val="24"/>
        </w:rPr>
        <w:t>его</w:t>
      </w:r>
      <w:r w:rsidR="00116363">
        <w:t xml:space="preserve"> </w:t>
      </w:r>
      <w:permEnd w:id="672212784"/>
      <w:r w:rsidR="0019723C" w:rsidRPr="005716D8">
        <w:rPr>
          <w:szCs w:val="24"/>
        </w:rPr>
        <w:t xml:space="preserve"> </w:t>
      </w:r>
      <w:r w:rsidR="00020ADC">
        <w:rPr>
          <w:szCs w:val="24"/>
        </w:rPr>
        <w:t>на</w:t>
      </w:r>
      <w:r w:rsidR="00776079" w:rsidRPr="005716D8">
        <w:rPr>
          <w:szCs w:val="24"/>
        </w:rPr>
        <w:t xml:space="preserve"> основа</w:t>
      </w:r>
      <w:r w:rsidR="0019723C" w:rsidRPr="005716D8">
        <w:rPr>
          <w:szCs w:val="24"/>
        </w:rPr>
        <w:t xml:space="preserve">нии </w:t>
      </w:r>
      <w:permStart w:id="1695367641" w:edGrp="everyone"/>
      <w:r w:rsidR="00116363" w:rsidRPr="00116363">
        <w:t>доверенности № 106-2015 от 01.01.2015г</w:t>
      </w:r>
      <w:permEnd w:id="1695367641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158757625" w:edGrp="everyone"/>
      <w:r w:rsidR="000604E0"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158757625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>именуем</w:t>
      </w:r>
      <w:permStart w:id="577122918" w:edGrp="everyone"/>
      <w:r w:rsidR="00776079" w:rsidRPr="005716D8">
        <w:rPr>
          <w:szCs w:val="24"/>
        </w:rPr>
        <w:t>ое</w:t>
      </w:r>
      <w:permEnd w:id="577122918"/>
      <w:r w:rsidR="00776079" w:rsidRPr="005716D8">
        <w:rPr>
          <w:szCs w:val="24"/>
        </w:rPr>
        <w:t xml:space="preserve">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573074803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___________</w:t>
      </w:r>
      <w:permEnd w:id="573074803"/>
      <w:r w:rsidR="00E654D8" w:rsidRPr="005716D8">
        <w:rPr>
          <w:szCs w:val="24"/>
        </w:rPr>
        <w:t xml:space="preserve"> действующ</w:t>
      </w:r>
      <w:permStart w:id="1522340276" w:edGrp="everyone"/>
      <w:r w:rsidR="00E654D8" w:rsidRPr="005716D8">
        <w:rPr>
          <w:szCs w:val="24"/>
        </w:rPr>
        <w:t>его</w:t>
      </w:r>
      <w:permEnd w:id="1522340276"/>
      <w:r w:rsidR="00E654D8" w:rsidRPr="005716D8">
        <w:rPr>
          <w:szCs w:val="24"/>
        </w:rPr>
        <w:t xml:space="preserve"> на основании </w:t>
      </w:r>
      <w:permStart w:id="799625862" w:edGrp="everyone"/>
      <w:r w:rsidR="00E654D8" w:rsidRPr="005716D8">
        <w:rPr>
          <w:szCs w:val="24"/>
        </w:rPr>
        <w:t>_______________________________</w:t>
      </w:r>
      <w:permEnd w:id="799625862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519988497" w:edGrp="everyone"/>
      <w:r w:rsidR="00116363">
        <w:t>имущество ГО для филиала "Невский"</w:t>
      </w:r>
      <w:permEnd w:id="1519988497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654989228" w:edGrp="everyone"/>
      <w:r w:rsidR="00116363">
        <w:t>2016</w:t>
      </w:r>
      <w:permEnd w:id="654989228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1434413121" w:edGrp="everyone"/>
      <w:r w:rsidRPr="005716D8">
        <w:rPr>
          <w:szCs w:val="24"/>
        </w:rPr>
        <w:t>Цен</w:t>
      </w:r>
      <w:r w:rsidR="000843B4">
        <w:rPr>
          <w:szCs w:val="24"/>
        </w:rPr>
        <w:t>тральную ТЭЦ филиала «Невский» П</w:t>
      </w:r>
      <w:r w:rsidRPr="005716D8">
        <w:rPr>
          <w:szCs w:val="24"/>
        </w:rPr>
        <w:t>АО «ТГК-1»</w:t>
      </w:r>
      <w:permEnd w:id="1434413121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1123430744" w:edGrp="everyone"/>
      <w:r w:rsidRPr="005716D8">
        <w:rPr>
          <w:szCs w:val="24"/>
        </w:rPr>
        <w:t>«</w:t>
      </w:r>
      <w:r w:rsidR="00CB2A47">
        <w:t>30</w:t>
      </w:r>
      <w:r w:rsidRPr="005716D8">
        <w:rPr>
          <w:szCs w:val="24"/>
        </w:rPr>
        <w:t xml:space="preserve">» </w:t>
      </w:r>
      <w:r w:rsidR="00CB2A47">
        <w:t xml:space="preserve">ноября </w:t>
      </w:r>
      <w:r w:rsidR="0030579E" w:rsidRPr="005716D8">
        <w:rPr>
          <w:szCs w:val="24"/>
        </w:rPr>
        <w:t>201</w:t>
      </w:r>
      <w:r w:rsidR="00CB2A47">
        <w:t>6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>г.</w:t>
      </w:r>
      <w:permEnd w:id="1123430744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1203639782" w:edGrp="everyone"/>
      <w:r w:rsidR="00CB2A47">
        <w:t>60</w:t>
      </w:r>
      <w:r w:rsidRPr="005716D8">
        <w:rPr>
          <w:szCs w:val="24"/>
        </w:rPr>
        <w:t xml:space="preserve"> (</w:t>
      </w:r>
      <w:r w:rsidR="00CB2A47">
        <w:t>шестидесяти</w:t>
      </w:r>
      <w:r w:rsidRPr="005716D8">
        <w:rPr>
          <w:szCs w:val="24"/>
        </w:rPr>
        <w:t>)</w:t>
      </w:r>
      <w:permEnd w:id="1203639782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Заявки </w:t>
      </w:r>
      <w:permStart w:id="1702561050" w:edGrp="everyone"/>
      <w:r w:rsidR="0030579E" w:rsidRPr="005716D8">
        <w:rPr>
          <w:szCs w:val="24"/>
        </w:rPr>
        <w:t>)</w:t>
      </w:r>
      <w:permEnd w:id="1702561050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силами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44068968" w:edGrp="everyone"/>
      <w:r w:rsidR="00425E71">
        <w:t xml:space="preserve">198096, </w:t>
      </w:r>
      <w:r w:rsidR="00CB2A47">
        <w:t xml:space="preserve">Санкт-Петербург, ул. </w:t>
      </w:r>
      <w:r w:rsidR="00425E71">
        <w:t>Корабельная</w:t>
      </w:r>
      <w:r w:rsidR="00CB2A47">
        <w:t>, д</w:t>
      </w:r>
      <w:r w:rsidR="00693884">
        <w:t xml:space="preserve">. </w:t>
      </w:r>
      <w:r w:rsidR="00425E71">
        <w:t>4</w:t>
      </w:r>
      <w:r w:rsidR="00693884">
        <w:t>.</w:t>
      </w:r>
      <w:permEnd w:id="44068968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935031383" w:edGrp="everyone"/>
      <w:permEnd w:id="935031383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1934965960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 xml:space="preserve">Счет на оплату Товара </w:t>
      </w:r>
      <w:permEnd w:id="1934965960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A85520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1726563885" w:edGrp="everyone"/>
      <w:r w:rsidR="00A85520" w:rsidRPr="005716D8">
        <w:rPr>
          <w:szCs w:val="24"/>
        </w:rPr>
        <w:t>;</w:t>
      </w:r>
    </w:p>
    <w:p w:rsidR="006E75E4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6E75E4" w:rsidRPr="005716D8">
        <w:rPr>
          <w:szCs w:val="24"/>
        </w:rPr>
        <w:t>о</w:t>
      </w:r>
      <w:r w:rsidR="0018514A" w:rsidRPr="005716D8">
        <w:rPr>
          <w:szCs w:val="24"/>
        </w:rPr>
        <w:t>тгрузочную</w:t>
      </w:r>
      <w:r w:rsidR="006E75E4" w:rsidRPr="005716D8">
        <w:rPr>
          <w:szCs w:val="24"/>
        </w:rPr>
        <w:t xml:space="preserve"> документацию</w:t>
      </w:r>
      <w:r w:rsidR="0018514A" w:rsidRPr="005716D8">
        <w:rPr>
          <w:szCs w:val="24"/>
        </w:rPr>
        <w:t xml:space="preserve">, 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 </w:t>
      </w:r>
      <w:r w:rsidR="0018514A" w:rsidRPr="005716D8">
        <w:rPr>
          <w:szCs w:val="24"/>
        </w:rPr>
        <w:t xml:space="preserve">товаросопроводительную документацию, 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сертификат качества</w:t>
      </w:r>
      <w:r w:rsidR="0055125E" w:rsidRPr="005716D8">
        <w:rPr>
          <w:szCs w:val="24"/>
        </w:rPr>
        <w:t xml:space="preserve">, </w:t>
      </w:r>
      <w:r w:rsidR="00E43966" w:rsidRPr="005716D8">
        <w:rPr>
          <w:szCs w:val="24"/>
        </w:rPr>
        <w:t>технический паспорт или свидетельство на продукцию,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55125E" w:rsidRPr="005716D8">
        <w:rPr>
          <w:szCs w:val="24"/>
        </w:rPr>
        <w:t>инструкции по эксплуатаци</w:t>
      </w:r>
      <w:r w:rsidR="0046440E" w:rsidRPr="005716D8">
        <w:rPr>
          <w:szCs w:val="24"/>
        </w:rPr>
        <w:t>и</w:t>
      </w:r>
      <w:r w:rsidR="0018514A" w:rsidRPr="005716D8">
        <w:rPr>
          <w:szCs w:val="24"/>
        </w:rPr>
        <w:t xml:space="preserve"> </w:t>
      </w:r>
      <w:r w:rsidR="00F67EFB" w:rsidRPr="005716D8">
        <w:rPr>
          <w:szCs w:val="24"/>
        </w:rPr>
        <w:t>на русском языке</w:t>
      </w:r>
      <w:r w:rsidR="00A85520" w:rsidRPr="005716D8">
        <w:rPr>
          <w:szCs w:val="24"/>
        </w:rPr>
        <w:t xml:space="preserve"> в </w:t>
      </w:r>
      <w:r w:rsidR="00425E71">
        <w:t>1</w:t>
      </w:r>
      <w:r w:rsidR="00A85520" w:rsidRPr="005716D8">
        <w:rPr>
          <w:szCs w:val="24"/>
        </w:rPr>
        <w:t xml:space="preserve"> экз.</w:t>
      </w:r>
      <w:r w:rsidR="00F67EFB" w:rsidRPr="005716D8">
        <w:rPr>
          <w:szCs w:val="24"/>
        </w:rPr>
        <w:t xml:space="preserve">,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 - </w:t>
      </w:r>
      <w:r w:rsidR="00A85520" w:rsidRPr="005716D8">
        <w:rPr>
          <w:szCs w:val="24"/>
        </w:rPr>
        <w:t xml:space="preserve">Документ подтверждающий гарантийные обязательства Поставщика (сервисная </w:t>
      </w:r>
      <w:r w:rsidR="00A85520" w:rsidRPr="005716D8">
        <w:rPr>
          <w:szCs w:val="24"/>
        </w:rPr>
        <w:lastRenderedPageBreak/>
        <w:t>книжка, гарантийный талон и пр)</w:t>
      </w:r>
    </w:p>
    <w:p w:rsidR="00740076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и иную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необходимую для использования Товара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документацию.</w:t>
      </w:r>
    </w:p>
    <w:permEnd w:id="1726563885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996299225" w:edGrp="everyone"/>
      <w:r w:rsidR="0046440E" w:rsidRPr="005716D8">
        <w:rPr>
          <w:szCs w:val="24"/>
        </w:rPr>
        <w:t xml:space="preserve">товара </w:t>
      </w:r>
      <w:permEnd w:id="996299225"/>
      <w:r w:rsidR="006E75E4" w:rsidRPr="005716D8">
        <w:rPr>
          <w:szCs w:val="24"/>
        </w:rPr>
        <w:t xml:space="preserve"> </w:t>
      </w:r>
      <w:r w:rsidR="00C96F15">
        <w:rPr>
          <w:szCs w:val="24"/>
        </w:rPr>
        <w:t>Поставщику</w:t>
      </w:r>
      <w:r w:rsidR="0046440E" w:rsidRPr="005716D8">
        <w:rPr>
          <w:szCs w:val="24"/>
        </w:rPr>
        <w:t xml:space="preserve"> в течение</w:t>
      </w:r>
      <w:r w:rsidR="00E64E0C" w:rsidRPr="005716D8">
        <w:rPr>
          <w:szCs w:val="24"/>
        </w:rPr>
        <w:t xml:space="preserve"> </w:t>
      </w:r>
      <w:permStart w:id="278616486" w:edGrp="everyone"/>
      <w:r w:rsidR="00425E71">
        <w:t>3</w:t>
      </w:r>
      <w:r w:rsidR="00E64E0C" w:rsidRPr="005716D8">
        <w:rPr>
          <w:szCs w:val="24"/>
        </w:rPr>
        <w:t>0</w:t>
      </w:r>
      <w:r w:rsidR="0046440E" w:rsidRPr="005716D8">
        <w:rPr>
          <w:szCs w:val="24"/>
        </w:rPr>
        <w:t xml:space="preserve"> календарных дней с даты</w:t>
      </w:r>
      <w:r w:rsidRPr="005716D8">
        <w:rPr>
          <w:szCs w:val="24"/>
        </w:rPr>
        <w:t xml:space="preserve"> подписания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278616486"/>
      <w:r w:rsidR="00C96F15">
        <w:rPr>
          <w:szCs w:val="24"/>
        </w:rPr>
        <w:t xml:space="preserve"> а </w:t>
      </w:r>
      <w:r w:rsidR="008D1A28">
        <w:rPr>
          <w:szCs w:val="24"/>
        </w:rPr>
        <w:t xml:space="preserve">также </w:t>
      </w:r>
      <w:r w:rsidR="00457CAA" w:rsidRPr="005716D8">
        <w:rPr>
          <w:szCs w:val="24"/>
        </w:rPr>
        <w:t xml:space="preserve">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8D1A28">
        <w:rPr>
          <w:szCs w:val="24"/>
        </w:rPr>
        <w:t>счета-фактуры, оформленного в</w:t>
      </w:r>
      <w:r w:rsidR="00457CAA" w:rsidRPr="005716D8">
        <w:rPr>
          <w:szCs w:val="24"/>
        </w:rPr>
        <w:t xml:space="preserve"> соответствии с требованиями ст.ст.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 xml:space="preserve">Поставщика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706696" w:rsidRPr="005716D8" w:rsidRDefault="00706696" w:rsidP="00457CAA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2.9.</w:t>
      </w:r>
      <w:r w:rsidRPr="00706696">
        <w:t xml:space="preserve"> </w:t>
      </w:r>
      <w:r w:rsidRPr="00706696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1469790046" w:edGrp="everyone"/>
      <w:r w:rsidR="00182F28" w:rsidRPr="005716D8">
        <w:rPr>
          <w:szCs w:val="24"/>
        </w:rPr>
        <w:t>(в случае доставки Товара силами транспортной компании подписывается ТТН по унифицированной форме 1-Т).</w:t>
      </w:r>
      <w:permEnd w:id="1469790046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</w:t>
      </w:r>
      <w:r w:rsidR="00311AB2" w:rsidRPr="005716D8">
        <w:rPr>
          <w:szCs w:val="24"/>
        </w:rPr>
        <w:lastRenderedPageBreak/>
        <w:t xml:space="preserve">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2113803434" w:edGrp="everyone"/>
      <w:r w:rsidR="00425E71">
        <w:t>12</w:t>
      </w:r>
      <w:permEnd w:id="2113803434"/>
      <w:r w:rsidR="00F67EFB" w:rsidRPr="005716D8">
        <w:rPr>
          <w:szCs w:val="24"/>
        </w:rPr>
        <w:t xml:space="preserve"> месяцев</w:t>
      </w:r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потребовать у Поставщика замены соответствующего Товара в течение </w:t>
      </w:r>
      <w:permStart w:id="990202515" w:edGrp="everyone"/>
      <w:r w:rsidR="00425E71">
        <w:t xml:space="preserve">60 </w:t>
      </w:r>
      <w:permEnd w:id="990202515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  <w:lang w:val="en-US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2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A46CAB" w:rsidRPr="004F6B5A" w:rsidRDefault="00A46CAB" w:rsidP="00A46CAB">
      <w:pPr>
        <w:tabs>
          <w:tab w:val="left" w:pos="709"/>
        </w:tabs>
        <w:jc w:val="both"/>
        <w:rPr>
          <w:i/>
          <w:szCs w:val="24"/>
        </w:rPr>
      </w:pPr>
      <w:r>
        <w:rPr>
          <w:szCs w:val="24"/>
        </w:rPr>
        <w:tab/>
      </w:r>
      <w:r w:rsidRPr="00A46CAB">
        <w:rPr>
          <w:szCs w:val="24"/>
        </w:rPr>
        <w:t xml:space="preserve">5.5. </w:t>
      </w:r>
      <w:permStart w:id="477066848" w:edGrp="everyone"/>
      <w:r w:rsidRPr="004F6B5A">
        <w:rPr>
          <w:i/>
          <w:szCs w:val="24"/>
        </w:rPr>
        <w:t>В случае отказа налогового органа в возмещении (вычете) заявленных Покупателем 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частично) в возмещении (вычете) сумм НДС, уплатить Покупателю неустойку в размере 120 % от суммы НДС в отношении которой получен отказ налогового органа в возмещении (вычете).</w:t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 xml:space="preserve">               </w:t>
      </w:r>
      <w:permEnd w:id="477066848"/>
      <w:r w:rsidRPr="00A46CAB">
        <w:rPr>
          <w:szCs w:val="24"/>
        </w:rPr>
        <w:t xml:space="preserve">В случае отказа налогового органа во включении в состав расходов для целей налогового учета заявленных Покупателем принятых товаров (работ, услуг)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</w:t>
      </w:r>
      <w:r w:rsidRPr="00A46CAB">
        <w:rPr>
          <w:szCs w:val="24"/>
        </w:rPr>
        <w:lastRenderedPageBreak/>
        <w:t>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 неуплаты (полностью или частично) сумм налога на прибыль, уплатить Покупателю неустойку в размере 120 % от суммы налога, в отношении которой получено решение  налогового органа.</w:t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ab/>
        <w:t>5.6. В случае передачи Поставщиком права требования без получения согласия от Покупателя (в том числе денежных требований по договорам цессии и факторинга) по настоящему Договору Покупатель вправе потребовать уплаты штрафа в размере 20% от общей цены настоящего Договора.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45128F" w:rsidP="00E76158">
      <w:pPr>
        <w:jc w:val="both"/>
        <w:rPr>
          <w:szCs w:val="24"/>
        </w:rPr>
      </w:pPr>
      <w:permStart w:id="189270473" w:edGrp="everyone"/>
      <w:r>
        <w:t xml:space="preserve">            </w:t>
      </w:r>
      <w:r w:rsidR="005B4C8B" w:rsidRPr="005716D8">
        <w:rPr>
          <w:szCs w:val="24"/>
        </w:rPr>
        <w:t>6.2</w:t>
      </w:r>
      <w:r w:rsidR="00773F57" w:rsidRPr="005716D8">
        <w:rPr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5716D8">
        <w:rPr>
          <w:szCs w:val="24"/>
        </w:rPr>
        <w:t>Санкт-Петербурга и Ленинградской области</w:t>
      </w:r>
      <w:permEnd w:id="189270473"/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E143B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EE143B" w:rsidRPr="005716D8" w:rsidRDefault="00EE143B" w:rsidP="00657A2A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EE143B" w:rsidRPr="00EE143B" w:rsidRDefault="00EE143B" w:rsidP="00EE143B">
      <w:pPr>
        <w:pStyle w:val="a4"/>
        <w:jc w:val="center"/>
        <w:rPr>
          <w:szCs w:val="24"/>
        </w:rPr>
      </w:pPr>
      <w:r w:rsidRPr="00EE143B">
        <w:rPr>
          <w:szCs w:val="24"/>
        </w:rPr>
        <w:t>8. КОНФИДЕНЦИАЛЬНОСТЬ</w:t>
      </w:r>
    </w:p>
    <w:p w:rsidR="00EE143B" w:rsidRPr="00EE143B" w:rsidRDefault="00EE143B" w:rsidP="00EE143B">
      <w:pPr>
        <w:pStyle w:val="a4"/>
        <w:ind w:firstLine="720"/>
        <w:rPr>
          <w:szCs w:val="24"/>
        </w:rPr>
      </w:pPr>
      <w:r w:rsidRPr="00EE143B">
        <w:rPr>
          <w:szCs w:val="24"/>
        </w:rPr>
        <w:t xml:space="preserve">8.1.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E143B" w:rsidRPr="00EE143B" w:rsidRDefault="00EE143B" w:rsidP="00EE143B">
      <w:pPr>
        <w:pStyle w:val="a4"/>
        <w:rPr>
          <w:szCs w:val="24"/>
        </w:rPr>
      </w:pPr>
      <w:r w:rsidRPr="00EE143B">
        <w:rPr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  <w:permStart w:id="1593666826" w:edGrp="everyone"/>
      <w:permEnd w:id="1593666826"/>
    </w:p>
    <w:p w:rsidR="00776079" w:rsidRPr="005716D8" w:rsidRDefault="007C0340" w:rsidP="008A4714">
      <w:pPr>
        <w:tabs>
          <w:tab w:val="left" w:pos="1276"/>
        </w:tabs>
        <w:ind w:firstLine="709"/>
        <w:jc w:val="center"/>
        <w:rPr>
          <w:szCs w:val="24"/>
        </w:rPr>
      </w:pPr>
      <w:r>
        <w:rPr>
          <w:szCs w:val="24"/>
        </w:rPr>
        <w:t>9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5E1EBA" w:rsidRPr="005716D8" w:rsidRDefault="00657A2A" w:rsidP="003F3330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</w:t>
      </w:r>
      <w:r w:rsidR="00EE6888" w:rsidRPr="005716D8">
        <w:rPr>
          <w:szCs w:val="24"/>
        </w:rPr>
        <w:lastRenderedPageBreak/>
        <w:t>(пяти) дней с 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9.5</w:t>
      </w:r>
      <w:r w:rsidR="00657A2A" w:rsidRPr="005716D8">
        <w:rPr>
          <w:szCs w:val="24"/>
        </w:rPr>
        <w:t xml:space="preserve">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3F3330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>
        <w:rPr>
          <w:szCs w:val="24"/>
        </w:rPr>
        <w:t>9.6</w:t>
      </w:r>
      <w:r w:rsidR="00657A2A" w:rsidRPr="005716D8">
        <w:rPr>
          <w:szCs w:val="24"/>
        </w:rPr>
        <w:t xml:space="preserve">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9.7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3F3330">
        <w:rPr>
          <w:szCs w:val="24"/>
        </w:rPr>
        <w:t>9.8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9.9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9.10</w:t>
      </w:r>
      <w:r w:rsidR="00657A2A" w:rsidRPr="005716D8">
        <w:rPr>
          <w:szCs w:val="24"/>
        </w:rPr>
        <w:t xml:space="preserve">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3F3330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>
        <w:rPr>
          <w:szCs w:val="24"/>
        </w:rPr>
        <w:t xml:space="preserve">            9.11</w:t>
      </w:r>
      <w:r w:rsidR="004140FF" w:rsidRPr="005716D8">
        <w:rPr>
          <w:szCs w:val="24"/>
        </w:rPr>
        <w:t xml:space="preserve">. </w:t>
      </w:r>
      <w:r w:rsidR="004140FF"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="004140FF"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="004140FF"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="004140FF"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t>Покупателю</w:t>
      </w:r>
      <w:r w:rsidR="004140FF"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1353149375" w:edGrp="everyone"/>
      <w:r w:rsidR="003A1883" w:rsidRPr="003A1883">
        <w:fldChar w:fldCharType="begin"/>
      </w:r>
      <w:r w:rsidR="003A1883" w:rsidRPr="003A1883">
        <w:instrText xml:space="preserve"> HYPERLINK "mailto:Marakin.YV@tgc1.ru" </w:instrText>
      </w:r>
      <w:r w:rsidR="003A1883" w:rsidRPr="003A1883">
        <w:fldChar w:fldCharType="separate"/>
      </w:r>
      <w:r w:rsidR="003A1883" w:rsidRPr="003A1883">
        <w:rPr>
          <w:rStyle w:val="af6"/>
        </w:rPr>
        <w:t>Marakin.YV@tgc1.ru</w:t>
      </w:r>
      <w:r w:rsidR="003A1883" w:rsidRPr="003A1883">
        <w:fldChar w:fldCharType="end"/>
      </w:r>
      <w:permEnd w:id="1353149375"/>
      <w:r w:rsidR="004140FF"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="004140FF"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="004140FF"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</w:t>
      </w:r>
      <w:r w:rsidR="003F3330">
        <w:rPr>
          <w:szCs w:val="24"/>
        </w:rPr>
        <w:t>9.12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3F3330">
        <w:rPr>
          <w:szCs w:val="24"/>
        </w:rPr>
        <w:t>9.13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1843948316" w:edGrp="everyone"/>
      <w:r w:rsidRPr="005716D8">
        <w:rPr>
          <w:szCs w:val="24"/>
        </w:rPr>
        <w:t xml:space="preserve">- Приложение № 1 </w:t>
      </w:r>
      <w:r w:rsidR="004776F7" w:rsidRPr="005716D8">
        <w:rPr>
          <w:szCs w:val="24"/>
        </w:rPr>
        <w:t xml:space="preserve">- </w:t>
      </w:r>
      <w:r w:rsidRPr="005716D8">
        <w:rPr>
          <w:szCs w:val="24"/>
        </w:rPr>
        <w:t xml:space="preserve"> «</w:t>
      </w:r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E30F85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</w:t>
      </w:r>
      <w:r w:rsidR="003A1883">
        <w:t>2</w:t>
      </w:r>
      <w:r w:rsidRPr="005716D8">
        <w:rPr>
          <w:szCs w:val="24"/>
        </w:rPr>
        <w:t xml:space="preserve">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Форма «Сведения об изменении информации о</w:t>
      </w:r>
      <w:r w:rsidR="00362BF0">
        <w:rPr>
          <w:szCs w:val="24"/>
        </w:rPr>
        <w:t xml:space="preserve"> цепочке собственников, включая</w:t>
      </w:r>
      <w:r w:rsidRPr="005716D8">
        <w:rPr>
          <w:szCs w:val="24"/>
        </w:rPr>
        <w:t xml:space="preserve"> бенефициаров (в том числе конечных)</w:t>
      </w:r>
    </w:p>
    <w:p w:rsidR="001514CE" w:rsidRPr="005716D8" w:rsidRDefault="003F3330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>- Приложение №</w:t>
      </w:r>
      <w:r w:rsidR="003A1883">
        <w:t xml:space="preserve"> 3</w:t>
      </w:r>
      <w:r>
        <w:rPr>
          <w:szCs w:val="24"/>
        </w:rPr>
        <w:t xml:space="preserve"> </w:t>
      </w:r>
      <w:r w:rsidR="00362BF0">
        <w:rPr>
          <w:szCs w:val="24"/>
        </w:rPr>
        <w:t>-</w:t>
      </w:r>
      <w:r>
        <w:rPr>
          <w:szCs w:val="24"/>
        </w:rPr>
        <w:t xml:space="preserve"> «Заверения сторон»</w:t>
      </w:r>
    </w:p>
    <w:permEnd w:id="1843948316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706696" w:rsidP="007C0340">
      <w:pPr>
        <w:numPr>
          <w:ilvl w:val="0"/>
          <w:numId w:val="18"/>
        </w:numPr>
        <w:jc w:val="center"/>
        <w:outlineLvl w:val="0"/>
        <w:rPr>
          <w:szCs w:val="24"/>
        </w:rPr>
      </w:pPr>
      <w:r>
        <w:rPr>
          <w:szCs w:val="24"/>
        </w:rPr>
        <w:t xml:space="preserve">АДРЕСА, </w:t>
      </w:r>
      <w:r w:rsidR="003456A5" w:rsidRPr="005716D8">
        <w:rPr>
          <w:szCs w:val="24"/>
        </w:rPr>
        <w:t>БАНКОВСКИЕ РЕКВИЗИТЫ</w:t>
      </w:r>
      <w:r w:rsidR="00BE3631" w:rsidRPr="005716D8">
        <w:rPr>
          <w:szCs w:val="24"/>
        </w:rPr>
        <w:t xml:space="preserve"> </w:t>
      </w:r>
      <w:r>
        <w:rPr>
          <w:szCs w:val="24"/>
        </w:rPr>
        <w:t xml:space="preserve">И ПОДПИСИ </w:t>
      </w:r>
      <w:r w:rsidR="003456A5"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83" w:rsidRPr="003A1883" w:rsidRDefault="003A1883" w:rsidP="003A1883">
            <w:permStart w:id="1922514610" w:edGrp="everyone" w:colFirst="0" w:colLast="0"/>
            <w:permStart w:id="1945068363" w:edGrp="everyone" w:colFirst="1" w:colLast="1"/>
            <w:r>
              <w:lastRenderedPageBreak/>
              <w:t>Публичное</w:t>
            </w:r>
            <w:r w:rsidRPr="003A1883">
              <w:t xml:space="preserve"> акционерное общество "Территориальная генерирующая компания №1"</w:t>
            </w:r>
          </w:p>
          <w:p w:rsidR="003A1883" w:rsidRPr="003A1883" w:rsidRDefault="003A1883" w:rsidP="003A1883"/>
          <w:p w:rsidR="003A1883" w:rsidRPr="003A1883" w:rsidRDefault="003A1883" w:rsidP="003A1883">
            <w:r w:rsidRPr="003A1883">
              <w:t>Юридический адрес: ул. Броневая , д.6, литера "Б", Санкт-Петербург, 198188</w:t>
            </w:r>
          </w:p>
          <w:p w:rsidR="003A1883" w:rsidRPr="003A1883" w:rsidRDefault="003A1883" w:rsidP="003A1883"/>
          <w:p w:rsidR="003A1883" w:rsidRPr="003A1883" w:rsidRDefault="003A1883" w:rsidP="003A1883">
            <w:r w:rsidRPr="003A1883">
              <w:t>Почтовый адрес: 197198, Санкт-Петербург, пр. Добролюбова,д.16, кор. 2, лит.А</w:t>
            </w:r>
          </w:p>
          <w:p w:rsidR="003A1883" w:rsidRPr="003A1883" w:rsidRDefault="003A1883" w:rsidP="003A1883">
            <w:r w:rsidRPr="003A1883">
              <w:t>ИНН / КПП: 7841312071 / 780501001</w:t>
            </w:r>
          </w:p>
          <w:p w:rsidR="003A1883" w:rsidRPr="003A1883" w:rsidRDefault="003A1883" w:rsidP="003A1883">
            <w:r w:rsidRPr="003A1883">
              <w:t>ОГРН 1057810153400</w:t>
            </w:r>
          </w:p>
          <w:p w:rsidR="003A1883" w:rsidRPr="003A1883" w:rsidRDefault="003A1883" w:rsidP="003A1883"/>
          <w:p w:rsidR="003A1883" w:rsidRPr="003A1883" w:rsidRDefault="003A1883" w:rsidP="003A1883">
            <w:r w:rsidRPr="003A1883">
              <w:t>Банковские реквизиты:</w:t>
            </w:r>
          </w:p>
          <w:p w:rsidR="003A1883" w:rsidRPr="003A1883" w:rsidRDefault="003A1883" w:rsidP="003A1883">
            <w:r w:rsidRPr="003A1883">
              <w:t>Кор. счет 301 018 108 000 000 008 61,</w:t>
            </w:r>
          </w:p>
          <w:p w:rsidR="003A1883" w:rsidRPr="003A1883" w:rsidRDefault="003A1883" w:rsidP="003A1883">
            <w:r w:rsidRPr="003A1883">
              <w:t>р/с 407 028 103 090 000 000 05 в ОАО «АБ «РОССИЯ», Санкт-Петербург</w:t>
            </w:r>
          </w:p>
          <w:p w:rsidR="003A1883" w:rsidRPr="003A1883" w:rsidRDefault="003A1883" w:rsidP="003A1883">
            <w:r w:rsidRPr="003A1883">
              <w:t>БИК: 044030861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10"/>
            </w:tblGrid>
            <w:tr w:rsidR="003A1883" w:rsidRPr="003A1883" w:rsidTr="003A1883">
              <w:tc>
                <w:tcPr>
                  <w:tcW w:w="4210" w:type="dxa"/>
                </w:tcPr>
                <w:p w:rsidR="003A1883" w:rsidRPr="003A1883" w:rsidRDefault="003A1883" w:rsidP="003A1883"/>
              </w:tc>
            </w:tr>
          </w:tbl>
          <w:p w:rsidR="003A1883" w:rsidRPr="003A1883" w:rsidRDefault="003A1883" w:rsidP="003A1883"/>
          <w:p w:rsidR="003A1883" w:rsidRPr="003A1883" w:rsidRDefault="003A1883" w:rsidP="003A1883">
            <w:r w:rsidRPr="003A1883">
              <w:t>Заместитель генерального директора</w:t>
            </w:r>
          </w:p>
          <w:p w:rsidR="003A1883" w:rsidRPr="003A1883" w:rsidRDefault="003A1883" w:rsidP="003A1883">
            <w:r w:rsidRPr="003A1883">
              <w:t xml:space="preserve">По корпоративной защите ОАО "ТГК-1" </w:t>
            </w:r>
          </w:p>
          <w:p w:rsidR="003A1883" w:rsidRPr="003A1883" w:rsidRDefault="003A1883" w:rsidP="003A1883"/>
          <w:p w:rsidR="003A1883" w:rsidRPr="003A1883" w:rsidRDefault="003A1883" w:rsidP="003A1883"/>
          <w:p w:rsidR="003A1883" w:rsidRPr="003A1883" w:rsidRDefault="003A1883" w:rsidP="003A1883">
            <w:r w:rsidRPr="003A1883">
              <w:t>____________________Ю.В. Маракин</w:t>
            </w:r>
          </w:p>
          <w:p w:rsidR="003A1883" w:rsidRPr="003A1883" w:rsidRDefault="003A1883" w:rsidP="003A1883"/>
          <w:p w:rsidR="003A1883" w:rsidRPr="003A1883" w:rsidRDefault="003A1883" w:rsidP="003A1883">
            <w:r w:rsidRPr="003A1883">
              <w:t xml:space="preserve">Главный бухгалтер ОАО "ТГК-1" </w:t>
            </w:r>
          </w:p>
          <w:p w:rsidR="003A1883" w:rsidRPr="003A1883" w:rsidRDefault="003A1883" w:rsidP="003A1883"/>
          <w:p w:rsidR="003A1883" w:rsidRPr="003A1883" w:rsidRDefault="003A1883" w:rsidP="003A1883"/>
          <w:p w:rsidR="00706696" w:rsidRPr="005716D8" w:rsidRDefault="003A1883" w:rsidP="003A1883">
            <w:pPr>
              <w:rPr>
                <w:szCs w:val="24"/>
              </w:rPr>
            </w:pPr>
            <w:r w:rsidRPr="003A1883">
              <w:t>_________________Р.В. Станишевская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Юридический адрес:________________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706696" w:rsidRPr="005716D8" w:rsidRDefault="00706696" w:rsidP="00A0182D">
            <w:pPr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</w:p>
        </w:tc>
      </w:tr>
      <w:permEnd w:id="1922514610"/>
      <w:permEnd w:id="1945068363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  <w:permStart w:id="1601002510" w:edGrp="everyone"/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</w:pPr>
    </w:p>
    <w:p w:rsidR="003A1883" w:rsidRDefault="003A1883">
      <w:pPr>
        <w:autoSpaceDE w:val="0"/>
        <w:autoSpaceDN w:val="0"/>
        <w:adjustRightInd w:val="0"/>
        <w:jc w:val="right"/>
        <w:rPr>
          <w:szCs w:val="24"/>
        </w:rPr>
      </w:pPr>
    </w:p>
    <w:permEnd w:id="1601002510"/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lastRenderedPageBreak/>
        <w:t>Приложение</w:t>
      </w:r>
      <w:r w:rsidR="004776F7" w:rsidRPr="005716D8">
        <w:rPr>
          <w:szCs w:val="24"/>
        </w:rPr>
        <w:t xml:space="preserve"> №</w:t>
      </w:r>
      <w:permStart w:id="1539381254" w:edGrp="everyone"/>
      <w:r w:rsidR="004776F7" w:rsidRPr="005716D8">
        <w:rPr>
          <w:szCs w:val="24"/>
        </w:rPr>
        <w:t>1</w:t>
      </w:r>
      <w:permEnd w:id="1539381254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3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1536710653" w:edGrp="everyone"/>
      <w:r w:rsidR="0018105C" w:rsidRPr="005716D8">
        <w:rPr>
          <w:szCs w:val="24"/>
        </w:rPr>
        <w:t>_____ от "__"_______ 20__ г.</w:t>
      </w:r>
      <w:permEnd w:id="1536710653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721623512" w:edGrp="everyone"/>
      <w:r w:rsidRPr="005716D8">
        <w:rPr>
          <w:szCs w:val="24"/>
        </w:rPr>
        <w:t>_________________</w:t>
      </w:r>
      <w:permEnd w:id="721623512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441210145" w:edGrp="everyone"/>
      <w:r w:rsidRPr="005716D8">
        <w:rPr>
          <w:szCs w:val="24"/>
        </w:rPr>
        <w:t xml:space="preserve">"___"________ ____ </w:t>
      </w:r>
      <w:permEnd w:id="441210145"/>
      <w:r w:rsidRPr="005716D8">
        <w:rPr>
          <w:szCs w:val="24"/>
        </w:rPr>
        <w:t>г.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294131289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НДС (__%) </w:t>
            </w:r>
            <w:permEnd w:id="294131289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432438807" w:edGrp="everyone" w:colFirst="0" w:colLast="0"/>
            <w:permStart w:id="380445631" w:edGrp="everyone" w:colFirst="1" w:colLast="1"/>
            <w:permStart w:id="333065055" w:edGrp="everyone" w:colFirst="2" w:colLast="2"/>
            <w:permStart w:id="1742353613" w:edGrp="everyone" w:colFirst="3" w:colLast="3"/>
            <w:permStart w:id="1472293463" w:edGrp="everyone" w:colFirst="4" w:colLast="4"/>
            <w:permStart w:id="435965327" w:edGrp="everyone" w:colFirst="5" w:colLast="5"/>
            <w:permStart w:id="1625234662" w:edGrp="everyone" w:colFirst="6" w:colLast="6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6565634" w:edGrp="everyone" w:colFirst="0" w:colLast="0"/>
            <w:permStart w:id="1638235199" w:edGrp="everyone" w:colFirst="1" w:colLast="1"/>
            <w:permStart w:id="1210923196" w:edGrp="everyone" w:colFirst="2" w:colLast="2"/>
            <w:permStart w:id="321856043" w:edGrp="everyone" w:colFirst="3" w:colLast="3"/>
            <w:permStart w:id="557653951" w:edGrp="everyone" w:colFirst="4" w:colLast="4"/>
            <w:permStart w:id="201222544" w:edGrp="everyone" w:colFirst="5" w:colLast="5"/>
            <w:permStart w:id="1961710276" w:edGrp="everyone" w:colFirst="6" w:colLast="6"/>
            <w:permEnd w:id="1432438807"/>
            <w:permEnd w:id="380445631"/>
            <w:permEnd w:id="333065055"/>
            <w:permEnd w:id="1742353613"/>
            <w:permEnd w:id="1472293463"/>
            <w:permEnd w:id="435965327"/>
            <w:permEnd w:id="1625234662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038615579" w:edGrp="everyone" w:colFirst="0" w:colLast="0"/>
            <w:permStart w:id="1827152787" w:edGrp="everyone" w:colFirst="1" w:colLast="1"/>
            <w:permStart w:id="204620417" w:edGrp="everyone" w:colFirst="2" w:colLast="2"/>
            <w:permStart w:id="1793792080" w:edGrp="everyone" w:colFirst="3" w:colLast="3"/>
            <w:permStart w:id="1443068260" w:edGrp="everyone" w:colFirst="4" w:colLast="4"/>
            <w:permStart w:id="1498442994" w:edGrp="everyone" w:colFirst="5" w:colLast="5"/>
            <w:permStart w:id="618925977" w:edGrp="everyone" w:colFirst="6" w:colLast="6"/>
            <w:permEnd w:id="56565634"/>
            <w:permEnd w:id="1638235199"/>
            <w:permEnd w:id="1210923196"/>
            <w:permEnd w:id="321856043"/>
            <w:permEnd w:id="557653951"/>
            <w:permEnd w:id="201222544"/>
            <w:permEnd w:id="1961710276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378617025" w:edGrp="everyone" w:colFirst="0" w:colLast="0"/>
            <w:permStart w:id="192032717" w:edGrp="everyone" w:colFirst="1" w:colLast="1"/>
            <w:permStart w:id="1306022558" w:edGrp="everyone" w:colFirst="2" w:colLast="2"/>
            <w:permEnd w:id="1038615579"/>
            <w:permEnd w:id="1827152787"/>
            <w:permEnd w:id="204620417"/>
            <w:permEnd w:id="1793792080"/>
            <w:permEnd w:id="1443068260"/>
            <w:permEnd w:id="1498442994"/>
            <w:permEnd w:id="618925977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441330297" w:edGrp="everyone" w:colFirst="0" w:colLast="0"/>
            <w:permStart w:id="689133901" w:edGrp="everyone" w:colFirst="1" w:colLast="1"/>
            <w:permStart w:id="275937024" w:edGrp="everyone" w:colFirst="2" w:colLast="2"/>
            <w:permEnd w:id="1378617025"/>
            <w:permEnd w:id="192032717"/>
            <w:permEnd w:id="1306022558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441330297"/>
      <w:permEnd w:id="689133901"/>
      <w:permEnd w:id="275937024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166992030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ermEnd w:id="166992030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1283527048" w:edGrp="everyone" w:colFirst="0" w:colLast="0"/>
            <w:permStart w:id="1462709316" w:edGrp="everyone" w:colFirst="1" w:colLast="1"/>
            <w:permStart w:id="1308258336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B776AB" w:rsidRPr="00B776AB" w:rsidRDefault="00B776AB" w:rsidP="00B776AB">
            <w:permStart w:id="221324720" w:edGrp="everyone" w:colFirst="0" w:colLast="0"/>
            <w:permStart w:id="1544963382" w:edGrp="everyone" w:colFirst="1" w:colLast="1"/>
            <w:permStart w:id="1193808004" w:edGrp="everyone" w:colFirst="2" w:colLast="2"/>
            <w:permEnd w:id="1283527048"/>
            <w:permEnd w:id="1462709316"/>
            <w:permEnd w:id="1308258336"/>
            <w:r w:rsidRPr="00B776AB">
              <w:lastRenderedPageBreak/>
              <w:t>Публичное акционерное общество "Территориальная генерирующая компания №1"</w:t>
            </w:r>
          </w:p>
          <w:p w:rsidR="00B776AB" w:rsidRPr="00B776AB" w:rsidRDefault="00B776AB" w:rsidP="00B776AB"/>
          <w:p w:rsidR="00B776AB" w:rsidRPr="00B776AB" w:rsidRDefault="00B776AB" w:rsidP="00B776AB">
            <w:r w:rsidRPr="00B776AB">
              <w:t>Юридический адрес: ул. Броневая , д.6, литера "Б", Санкт-Петербург, 198188</w:t>
            </w:r>
          </w:p>
          <w:p w:rsidR="00B776AB" w:rsidRPr="00B776AB" w:rsidRDefault="00B776AB" w:rsidP="00B776AB"/>
          <w:p w:rsidR="00B776AB" w:rsidRPr="00B776AB" w:rsidRDefault="00B776AB" w:rsidP="00B776AB">
            <w:r w:rsidRPr="00B776AB">
              <w:t>Почтовый адрес: 197198, Санкт-Петербург, пр. Добролюбова,д.16, кор. 2, лит.А</w:t>
            </w:r>
          </w:p>
          <w:p w:rsidR="00B776AB" w:rsidRPr="00B776AB" w:rsidRDefault="00B776AB" w:rsidP="00B776AB">
            <w:r w:rsidRPr="00B776AB">
              <w:t>ИНН / КПП: 7841312071 / 780501001</w:t>
            </w:r>
          </w:p>
          <w:p w:rsidR="00B776AB" w:rsidRPr="00B776AB" w:rsidRDefault="00B776AB" w:rsidP="00B776AB">
            <w:r w:rsidRPr="00B776AB">
              <w:t>ОГРН 1057810153400</w:t>
            </w:r>
          </w:p>
          <w:p w:rsidR="00B776AB" w:rsidRPr="00B776AB" w:rsidRDefault="00B776AB" w:rsidP="00B776AB"/>
          <w:p w:rsidR="00B776AB" w:rsidRPr="00B776AB" w:rsidRDefault="00B776AB" w:rsidP="00B776AB">
            <w:r w:rsidRPr="00B776AB">
              <w:t>Банковские реквизиты:</w:t>
            </w:r>
          </w:p>
          <w:p w:rsidR="00B776AB" w:rsidRPr="00B776AB" w:rsidRDefault="00B776AB" w:rsidP="00B776AB">
            <w:r w:rsidRPr="00B776AB">
              <w:t>Кор. счет 301 018 108 000 000 008 61,</w:t>
            </w:r>
          </w:p>
          <w:p w:rsidR="00B776AB" w:rsidRPr="00B776AB" w:rsidRDefault="00B776AB" w:rsidP="00B776AB">
            <w:r w:rsidRPr="00B776AB">
              <w:t>р/с 407 028 103 090 000 000 05 в ОАО «АБ «РОССИЯ», Санкт-Петербург</w:t>
            </w:r>
          </w:p>
          <w:p w:rsidR="00B776AB" w:rsidRPr="00B776AB" w:rsidRDefault="00B776AB" w:rsidP="00B776AB">
            <w:r w:rsidRPr="00B776AB">
              <w:t>БИК: 044030861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10"/>
            </w:tblGrid>
            <w:tr w:rsidR="00B776AB" w:rsidRPr="00B776AB" w:rsidTr="000F2926">
              <w:tc>
                <w:tcPr>
                  <w:tcW w:w="4210" w:type="dxa"/>
                </w:tcPr>
                <w:p w:rsidR="00B776AB" w:rsidRPr="00B776AB" w:rsidRDefault="00B776AB" w:rsidP="00B776AB"/>
              </w:tc>
            </w:tr>
          </w:tbl>
          <w:p w:rsidR="00B776AB" w:rsidRPr="00B776AB" w:rsidRDefault="00B776AB" w:rsidP="00B776AB"/>
          <w:p w:rsidR="00B776AB" w:rsidRPr="00B776AB" w:rsidRDefault="00B776AB" w:rsidP="00B776AB">
            <w:r w:rsidRPr="00B776AB">
              <w:t>Заместитель генерального директора</w:t>
            </w:r>
          </w:p>
          <w:p w:rsidR="00B776AB" w:rsidRPr="00B776AB" w:rsidRDefault="00B776AB" w:rsidP="00B776AB">
            <w:r w:rsidRPr="00B776AB">
              <w:t xml:space="preserve">По корпоративной защите ОАО "ТГК-1" </w:t>
            </w:r>
          </w:p>
          <w:p w:rsidR="00B776AB" w:rsidRPr="00B776AB" w:rsidRDefault="00B776AB" w:rsidP="00B776AB"/>
          <w:p w:rsidR="00B776AB" w:rsidRPr="00B776AB" w:rsidRDefault="00B776AB" w:rsidP="00B776AB"/>
          <w:p w:rsidR="00B776AB" w:rsidRPr="00B776AB" w:rsidRDefault="00B776AB" w:rsidP="00B776AB">
            <w:r w:rsidRPr="00B776AB">
              <w:t>____________________Ю.В. Маракин</w:t>
            </w:r>
          </w:p>
          <w:p w:rsidR="00B776AB" w:rsidRPr="00B776AB" w:rsidRDefault="00B776AB" w:rsidP="00B776AB"/>
          <w:p w:rsidR="00B776AB" w:rsidRPr="00B776AB" w:rsidRDefault="00B776AB" w:rsidP="00B776AB">
            <w:r w:rsidRPr="00B776AB">
              <w:t xml:space="preserve">Главный бухгалтер ОАО "ТГК-1" </w:t>
            </w:r>
          </w:p>
          <w:p w:rsidR="00B776AB" w:rsidRPr="00B776AB" w:rsidRDefault="00B776AB" w:rsidP="00B776AB"/>
          <w:p w:rsidR="00B776AB" w:rsidRPr="00B776AB" w:rsidRDefault="00B776AB" w:rsidP="00B776AB"/>
          <w:p w:rsidR="004776F7" w:rsidRPr="005716D8" w:rsidRDefault="00B776AB" w:rsidP="00B776AB">
            <w:pPr>
              <w:jc w:val="both"/>
              <w:outlineLvl w:val="0"/>
              <w:rPr>
                <w:szCs w:val="24"/>
              </w:rPr>
            </w:pPr>
            <w:r w:rsidRPr="00B776AB">
              <w:t>_________________Р.В. Станишевская</w:t>
            </w:r>
            <w:r w:rsidR="00E87636"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221324720"/>
      <w:permEnd w:id="1544963382"/>
      <w:permEnd w:id="1193808004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706696">
          <w:headerReference w:type="even" r:id="rId14"/>
          <w:footerReference w:type="even" r:id="rId15"/>
          <w:footerReference w:type="default" r:id="rId16"/>
          <w:pgSz w:w="11906" w:h="16838" w:code="9"/>
          <w:pgMar w:top="851" w:right="851" w:bottom="568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909976779" w:edGrp="everyone"/>
      <w:r w:rsidRPr="005716D8">
        <w:rPr>
          <w:b/>
          <w:szCs w:val="24"/>
        </w:rPr>
        <w:t xml:space="preserve">Приложение № </w:t>
      </w:r>
      <w:r w:rsidR="00B776AB">
        <w:t>2</w:t>
      </w:r>
      <w:r w:rsidRPr="005716D8">
        <w:rPr>
          <w:b/>
          <w:szCs w:val="24"/>
        </w:rPr>
        <w:t xml:space="preserve">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 xml:space="preserve">от «__»  ________ ____г. </w:t>
      </w:r>
    </w:p>
    <w:p w:rsidR="00617BEE" w:rsidRPr="005716D8" w:rsidRDefault="00617BEE" w:rsidP="00617BEE">
      <w:pPr>
        <w:jc w:val="right"/>
        <w:rPr>
          <w:szCs w:val="24"/>
        </w:rPr>
      </w:pP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437"/>
        <w:gridCol w:w="844"/>
        <w:gridCol w:w="529"/>
        <w:gridCol w:w="470"/>
        <w:gridCol w:w="756"/>
        <w:gridCol w:w="502"/>
        <w:gridCol w:w="625"/>
        <w:gridCol w:w="497"/>
        <w:gridCol w:w="627"/>
        <w:gridCol w:w="752"/>
        <w:gridCol w:w="250"/>
        <w:gridCol w:w="375"/>
        <w:gridCol w:w="375"/>
        <w:gridCol w:w="502"/>
        <w:gridCol w:w="625"/>
        <w:gridCol w:w="625"/>
        <w:gridCol w:w="605"/>
        <w:gridCol w:w="771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(наим.,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(млн.руб.)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нование/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Адрес регистр./ резиденство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(для физ.лица)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7D2674" w:rsidRDefault="00617BEE" w:rsidP="007D2674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ermEnd w:id="909976779"/>
    <w:p w:rsidR="007D2674" w:rsidRDefault="007D2674" w:rsidP="007D2674">
      <w:pPr>
        <w:rPr>
          <w:szCs w:val="24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3F3330">
      <w:pPr>
        <w:spacing w:line="240" w:lineRule="atLeas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Pr="007D2674" w:rsidRDefault="00B776AB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  <w:permStart w:id="427822037" w:edGrp="everyone"/>
      <w:r>
        <w:rPr>
          <w:rFonts w:eastAsia="Calibri"/>
          <w:b/>
          <w:sz w:val="22"/>
          <w:szCs w:val="22"/>
          <w:lang w:eastAsia="en-US"/>
        </w:rPr>
        <w:t>Приложение № 3</w:t>
      </w:r>
      <w:r w:rsidR="007D2674" w:rsidRPr="007D2674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к Договору поставки № _______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№  ___________________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от «__»  ________ ____г. </w:t>
      </w:r>
      <w:permEnd w:id="427822037"/>
    </w:p>
    <w:p w:rsidR="007D2674" w:rsidRPr="007D2674" w:rsidRDefault="007D2674" w:rsidP="007D267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7D2674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2. Поставщик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Субпоставщиком.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D2674" w:rsidRDefault="007D2674" w:rsidP="007D2674">
      <w:pPr>
        <w:jc w:val="both"/>
      </w:pPr>
      <w:permStart w:id="1027827313" w:edGrp="everyone"/>
      <w:r w:rsidRPr="007D2674">
        <w:rPr>
          <w:szCs w:val="24"/>
        </w:rPr>
        <w:t>Покупатель:</w:t>
      </w:r>
      <w:r w:rsidRPr="007D2674">
        <w:rPr>
          <w:szCs w:val="24"/>
        </w:rPr>
        <w:tab/>
        <w:t xml:space="preserve">__________________________          </w:t>
      </w:r>
      <w:r w:rsidRPr="007D2674">
        <w:rPr>
          <w:szCs w:val="24"/>
        </w:rPr>
        <w:tab/>
        <w:t xml:space="preserve">Поставщик: ________________________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48480F" w:rsidRPr="00933278" w:rsidTr="00933278">
        <w:tc>
          <w:tcPr>
            <w:tcW w:w="5139" w:type="dxa"/>
            <w:shd w:val="clear" w:color="auto" w:fill="auto"/>
          </w:tcPr>
          <w:p w:rsidR="0048480F" w:rsidRPr="0048480F" w:rsidRDefault="00162F0B" w:rsidP="0048480F">
            <w:r>
              <w:lastRenderedPageBreak/>
              <w:t>Публичное</w:t>
            </w:r>
            <w:r w:rsidR="0048480F" w:rsidRPr="0048480F">
              <w:t xml:space="preserve"> акционерное общество "Территориальная генерирующая компания №1"</w:t>
            </w:r>
          </w:p>
          <w:p w:rsidR="0048480F" w:rsidRPr="0048480F" w:rsidRDefault="0048480F" w:rsidP="0048480F">
            <w:r w:rsidRPr="0048480F">
              <w:t>Юридический адрес: ул. Броневая , д.6, литера "Б", Санкт-Петербург, 198188</w:t>
            </w:r>
          </w:p>
          <w:p w:rsidR="0048480F" w:rsidRPr="0048480F" w:rsidRDefault="0048480F" w:rsidP="0048480F">
            <w:r w:rsidRPr="0048480F">
              <w:t>Почтовый адрес: 197198, Санкт-Петербург, пр. Добролюбова,д.16, кор. 2, лит.А</w:t>
            </w:r>
          </w:p>
          <w:p w:rsidR="0048480F" w:rsidRPr="0048480F" w:rsidRDefault="001E104F" w:rsidP="0048480F">
            <w:r>
              <w:t>0</w:t>
            </w:r>
            <w:bookmarkStart w:id="0" w:name="_GoBack"/>
            <w:bookmarkEnd w:id="0"/>
          </w:p>
          <w:p w:rsidR="0048480F" w:rsidRPr="0048480F" w:rsidRDefault="0048480F" w:rsidP="0048480F">
            <w:r w:rsidRPr="0048480F">
              <w:t>ИНН / КПП: 7841312071 / 780501001</w:t>
            </w:r>
          </w:p>
          <w:p w:rsidR="0048480F" w:rsidRPr="0048480F" w:rsidRDefault="0048480F" w:rsidP="0048480F">
            <w:r w:rsidRPr="0048480F">
              <w:t>ОГРН 1057810153400</w:t>
            </w:r>
          </w:p>
          <w:p w:rsidR="0048480F" w:rsidRPr="0048480F" w:rsidRDefault="0048480F" w:rsidP="0048480F">
            <w:r w:rsidRPr="0048480F">
              <w:t>Банковские реквизиты:</w:t>
            </w:r>
          </w:p>
          <w:p w:rsidR="0048480F" w:rsidRPr="0048480F" w:rsidRDefault="0048480F" w:rsidP="0048480F">
            <w:r w:rsidRPr="0048480F">
              <w:t>Кор. счет 301 018 108 000 000 008 61,</w:t>
            </w:r>
          </w:p>
          <w:p w:rsidR="0048480F" w:rsidRPr="0048480F" w:rsidRDefault="0048480F" w:rsidP="0048480F">
            <w:r w:rsidRPr="0048480F">
              <w:t>р/с 407 028 103 090 000 000 05 в ОАО «АБ «РОССИЯ», Санкт-Петербург</w:t>
            </w:r>
          </w:p>
          <w:p w:rsidR="0048480F" w:rsidRPr="0048480F" w:rsidRDefault="0048480F" w:rsidP="0048480F">
            <w:r w:rsidRPr="0048480F">
              <w:t>БИК: 044030861</w:t>
            </w:r>
          </w:p>
          <w:p w:rsidR="0048480F" w:rsidRPr="0048480F" w:rsidRDefault="0048480F" w:rsidP="0048480F"/>
          <w:p w:rsidR="0048480F" w:rsidRPr="0048480F" w:rsidRDefault="0048480F" w:rsidP="0048480F"/>
          <w:p w:rsidR="0048480F" w:rsidRPr="0048480F" w:rsidRDefault="0048480F" w:rsidP="0048480F">
            <w:r w:rsidRPr="0048480F">
              <w:t>Заместитель генерального директора</w:t>
            </w:r>
          </w:p>
          <w:p w:rsidR="0048480F" w:rsidRPr="0048480F" w:rsidRDefault="0048480F" w:rsidP="0048480F">
            <w:r w:rsidRPr="0048480F">
              <w:t xml:space="preserve">По корпоративной защите ОАО "ТГК-1" </w:t>
            </w:r>
          </w:p>
          <w:p w:rsidR="0048480F" w:rsidRPr="0048480F" w:rsidRDefault="0048480F" w:rsidP="0048480F"/>
          <w:p w:rsidR="0048480F" w:rsidRPr="0048480F" w:rsidRDefault="0048480F" w:rsidP="0048480F"/>
          <w:p w:rsidR="0048480F" w:rsidRPr="0048480F" w:rsidRDefault="0048480F" w:rsidP="0048480F">
            <w:r w:rsidRPr="0048480F">
              <w:t>________________________Ю.В. Маракин</w:t>
            </w:r>
          </w:p>
          <w:p w:rsidR="0048480F" w:rsidRPr="00933278" w:rsidRDefault="0048480F" w:rsidP="00933278">
            <w:pPr>
              <w:jc w:val="both"/>
              <w:rPr>
                <w:szCs w:val="24"/>
              </w:rPr>
            </w:pPr>
          </w:p>
        </w:tc>
        <w:tc>
          <w:tcPr>
            <w:tcW w:w="5140" w:type="dxa"/>
            <w:shd w:val="clear" w:color="auto" w:fill="auto"/>
          </w:tcPr>
          <w:p w:rsidR="0048480F" w:rsidRPr="00933278" w:rsidRDefault="0048480F" w:rsidP="00933278">
            <w:pPr>
              <w:jc w:val="both"/>
              <w:rPr>
                <w:szCs w:val="24"/>
              </w:rPr>
            </w:pPr>
          </w:p>
        </w:tc>
      </w:tr>
    </w:tbl>
    <w:p w:rsidR="0048480F" w:rsidRPr="007D2674" w:rsidRDefault="0048480F" w:rsidP="007D2674">
      <w:pPr>
        <w:jc w:val="both"/>
        <w:rPr>
          <w:szCs w:val="24"/>
        </w:rPr>
      </w:pPr>
    </w:p>
    <w:permEnd w:id="1027827313"/>
    <w:p w:rsidR="007D2674" w:rsidRPr="005716D8" w:rsidRDefault="007D2674" w:rsidP="007D2674">
      <w:pPr>
        <w:rPr>
          <w:szCs w:val="24"/>
        </w:rPr>
      </w:pPr>
    </w:p>
    <w:sectPr w:rsidR="007D2674" w:rsidRPr="005716D8" w:rsidSect="003F3330">
      <w:pgSz w:w="11906" w:h="16838" w:code="9"/>
      <w:pgMar w:top="851" w:right="851" w:bottom="851" w:left="992" w:header="284" w:footer="2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278" w:rsidRDefault="00933278">
      <w:r>
        <w:separator/>
      </w:r>
    </w:p>
  </w:endnote>
  <w:endnote w:type="continuationSeparator" w:id="0">
    <w:p w:rsidR="00933278" w:rsidRDefault="0093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933278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left:0;text-align:left;margin-left:433.9pt;margin-top:791.3pt;width:118.8pt;height:18.85pt;z-index:1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next-textbox:#Надпись 56;mso-fit-shape-to-text:t">
            <w:txbxContent>
              <w:p w:rsidR="0006195A" w:rsidRPr="0018105C" w:rsidRDefault="0006195A">
                <w:pPr>
                  <w:pStyle w:val="a7"/>
                  <w:jc w:val="right"/>
                  <w:rPr>
                    <w:rFonts w:ascii="Cambria" w:hAnsi="Cambria"/>
                    <w:color w:val="000000"/>
                  </w:rPr>
                </w:pPr>
                <w:r w:rsidRPr="00FF4B2B">
                  <w:rPr>
                    <w:rFonts w:ascii="Cambria" w:hAnsi="Cambria"/>
                    <w:color w:val="000000"/>
                  </w:rPr>
                  <w:fldChar w:fldCharType="begin"/>
                </w:r>
                <w:r w:rsidRPr="00FF4B2B">
                  <w:rPr>
                    <w:rFonts w:ascii="Cambria" w:hAnsi="Cambria"/>
                    <w:color w:val="000000"/>
                  </w:rPr>
                  <w:instrText>PAGE  \* Arabic  \* MERGEFORMAT</w:instrText>
                </w:r>
                <w:r w:rsidRPr="00FF4B2B">
                  <w:rPr>
                    <w:rFonts w:ascii="Cambria" w:hAnsi="Cambria"/>
                    <w:color w:val="000000"/>
                  </w:rPr>
                  <w:fldChar w:fldCharType="separate"/>
                </w:r>
                <w:r w:rsidR="001E104F">
                  <w:rPr>
                    <w:rFonts w:ascii="Cambria" w:hAnsi="Cambria"/>
                    <w:noProof/>
                    <w:color w:val="000000"/>
                  </w:rPr>
                  <w:t>12</w:t>
                </w:r>
                <w:r w:rsidRPr="00FF4B2B">
                  <w:rPr>
                    <w:rFonts w:ascii="Cambria" w:hAnsi="Cambria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50" style="position:absolute;left:0;text-align:left;margin-left:49.55pt;margin-top:791.3pt;width:503.1pt;height:2.85pt;z-index:-1;visibility:visible;mso-width-percent:1000;mso-wrap-distance-top:7.2pt;mso-wrap-distance-bottom:7.2pt;mso-position-horizontal-relative:page;mso-position-vertical-relative:page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" fillcolor="#4f81bd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278" w:rsidRDefault="00933278">
      <w:r>
        <w:separator/>
      </w:r>
    </w:p>
  </w:footnote>
  <w:footnote w:type="continuationSeparator" w:id="0">
    <w:p w:rsidR="00933278" w:rsidRDefault="0093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8FF194D"/>
    <w:multiLevelType w:val="hybridMultilevel"/>
    <w:tmpl w:val="2AF2EC8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7"/>
  </w:num>
  <w:num w:numId="14">
    <w:abstractNumId w:val="14"/>
  </w:num>
  <w:num w:numId="15">
    <w:abstractNumId w:val="11"/>
  </w:num>
  <w:num w:numId="1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XGle5zTz7a65FOLszU9TXkBDCYCVYitS9wFplGaRJCWLrnZbVpSZyFR+x8wXDHVydLd5GqMnWBb3TVYCUbrqaQ==" w:salt="+m7QsYPcAFUoRprvEMbSeg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858"/>
    <w:rsid w:val="00007E6D"/>
    <w:rsid w:val="0001084B"/>
    <w:rsid w:val="00012E61"/>
    <w:rsid w:val="00014D47"/>
    <w:rsid w:val="00020ADC"/>
    <w:rsid w:val="00021F30"/>
    <w:rsid w:val="00041A70"/>
    <w:rsid w:val="000505E1"/>
    <w:rsid w:val="0005416C"/>
    <w:rsid w:val="00055AD0"/>
    <w:rsid w:val="000604E0"/>
    <w:rsid w:val="0006195A"/>
    <w:rsid w:val="000620F1"/>
    <w:rsid w:val="00077BB0"/>
    <w:rsid w:val="0008391D"/>
    <w:rsid w:val="000843B4"/>
    <w:rsid w:val="00085C60"/>
    <w:rsid w:val="00087BA9"/>
    <w:rsid w:val="000916E6"/>
    <w:rsid w:val="000A2AEA"/>
    <w:rsid w:val="000A7918"/>
    <w:rsid w:val="000B7800"/>
    <w:rsid w:val="000D0C9B"/>
    <w:rsid w:val="000D3B9C"/>
    <w:rsid w:val="000D7BA5"/>
    <w:rsid w:val="000E06A6"/>
    <w:rsid w:val="000E49FC"/>
    <w:rsid w:val="000E78DF"/>
    <w:rsid w:val="000F6522"/>
    <w:rsid w:val="00102C9E"/>
    <w:rsid w:val="00104CA8"/>
    <w:rsid w:val="00110801"/>
    <w:rsid w:val="00116363"/>
    <w:rsid w:val="00126A03"/>
    <w:rsid w:val="00131839"/>
    <w:rsid w:val="00146875"/>
    <w:rsid w:val="00147403"/>
    <w:rsid w:val="00150B3C"/>
    <w:rsid w:val="001514CE"/>
    <w:rsid w:val="001524DB"/>
    <w:rsid w:val="0015567E"/>
    <w:rsid w:val="0015580E"/>
    <w:rsid w:val="00161F6C"/>
    <w:rsid w:val="00162F0B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C7584"/>
    <w:rsid w:val="001E044C"/>
    <w:rsid w:val="001E104F"/>
    <w:rsid w:val="001E25B6"/>
    <w:rsid w:val="001E7C32"/>
    <w:rsid w:val="001F0B98"/>
    <w:rsid w:val="001F3595"/>
    <w:rsid w:val="001F375A"/>
    <w:rsid w:val="001F6491"/>
    <w:rsid w:val="001F7B22"/>
    <w:rsid w:val="0020751C"/>
    <w:rsid w:val="00211CCF"/>
    <w:rsid w:val="002129AF"/>
    <w:rsid w:val="00214FA3"/>
    <w:rsid w:val="00226A8A"/>
    <w:rsid w:val="002327C5"/>
    <w:rsid w:val="00234438"/>
    <w:rsid w:val="00243939"/>
    <w:rsid w:val="00244D61"/>
    <w:rsid w:val="00245881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40379"/>
    <w:rsid w:val="003456A5"/>
    <w:rsid w:val="00347494"/>
    <w:rsid w:val="00350907"/>
    <w:rsid w:val="003614BF"/>
    <w:rsid w:val="00362826"/>
    <w:rsid w:val="00362BF0"/>
    <w:rsid w:val="003641D5"/>
    <w:rsid w:val="003768A2"/>
    <w:rsid w:val="00383592"/>
    <w:rsid w:val="003A1883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3F3330"/>
    <w:rsid w:val="003F6BE9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25E71"/>
    <w:rsid w:val="00444497"/>
    <w:rsid w:val="0045128F"/>
    <w:rsid w:val="004522BC"/>
    <w:rsid w:val="004578EF"/>
    <w:rsid w:val="00457CAA"/>
    <w:rsid w:val="0046440E"/>
    <w:rsid w:val="00465725"/>
    <w:rsid w:val="0047428A"/>
    <w:rsid w:val="004773D0"/>
    <w:rsid w:val="004776F7"/>
    <w:rsid w:val="0048480F"/>
    <w:rsid w:val="00486843"/>
    <w:rsid w:val="004A70AD"/>
    <w:rsid w:val="004B09FD"/>
    <w:rsid w:val="004B1381"/>
    <w:rsid w:val="004B37E8"/>
    <w:rsid w:val="004B3896"/>
    <w:rsid w:val="004B3D2B"/>
    <w:rsid w:val="004B5AD7"/>
    <w:rsid w:val="004C6E06"/>
    <w:rsid w:val="004D026F"/>
    <w:rsid w:val="004D0DD6"/>
    <w:rsid w:val="004D6C23"/>
    <w:rsid w:val="004E538D"/>
    <w:rsid w:val="004F0EA0"/>
    <w:rsid w:val="004F6B5A"/>
    <w:rsid w:val="004F7CA4"/>
    <w:rsid w:val="00506E62"/>
    <w:rsid w:val="0051784C"/>
    <w:rsid w:val="00520A0F"/>
    <w:rsid w:val="00521F44"/>
    <w:rsid w:val="00522E8D"/>
    <w:rsid w:val="0052570D"/>
    <w:rsid w:val="005327C9"/>
    <w:rsid w:val="0054654E"/>
    <w:rsid w:val="0055125E"/>
    <w:rsid w:val="00551E56"/>
    <w:rsid w:val="00552ABE"/>
    <w:rsid w:val="00555302"/>
    <w:rsid w:val="0055614A"/>
    <w:rsid w:val="00566E2E"/>
    <w:rsid w:val="005716D8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DD7"/>
    <w:rsid w:val="005C1E06"/>
    <w:rsid w:val="005C5B54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72B44"/>
    <w:rsid w:val="00680BC3"/>
    <w:rsid w:val="0068714E"/>
    <w:rsid w:val="00693884"/>
    <w:rsid w:val="006A1201"/>
    <w:rsid w:val="006B1633"/>
    <w:rsid w:val="006B3B67"/>
    <w:rsid w:val="006B4B49"/>
    <w:rsid w:val="006B66F7"/>
    <w:rsid w:val="006C031D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706696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1AAB"/>
    <w:rsid w:val="007451E9"/>
    <w:rsid w:val="00752858"/>
    <w:rsid w:val="00754A4F"/>
    <w:rsid w:val="0076183F"/>
    <w:rsid w:val="00763DB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B0DCE"/>
    <w:rsid w:val="007B3074"/>
    <w:rsid w:val="007C0340"/>
    <w:rsid w:val="007C2951"/>
    <w:rsid w:val="007C2D64"/>
    <w:rsid w:val="007C4C1B"/>
    <w:rsid w:val="007D2674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D1A28"/>
    <w:rsid w:val="008E0217"/>
    <w:rsid w:val="008E4A23"/>
    <w:rsid w:val="008E56B0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8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E7EF3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289"/>
    <w:rsid w:val="00A25A27"/>
    <w:rsid w:val="00A25BAD"/>
    <w:rsid w:val="00A26B1D"/>
    <w:rsid w:val="00A4580B"/>
    <w:rsid w:val="00A46CAB"/>
    <w:rsid w:val="00A52149"/>
    <w:rsid w:val="00A60A29"/>
    <w:rsid w:val="00A62A6E"/>
    <w:rsid w:val="00A73721"/>
    <w:rsid w:val="00A82720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8BF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DF9"/>
    <w:rsid w:val="00B56A1E"/>
    <w:rsid w:val="00B63ED0"/>
    <w:rsid w:val="00B67CCC"/>
    <w:rsid w:val="00B702AE"/>
    <w:rsid w:val="00B72FD3"/>
    <w:rsid w:val="00B75F8B"/>
    <w:rsid w:val="00B776A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17ED"/>
    <w:rsid w:val="00C24385"/>
    <w:rsid w:val="00C3259E"/>
    <w:rsid w:val="00C35062"/>
    <w:rsid w:val="00C43831"/>
    <w:rsid w:val="00C5146A"/>
    <w:rsid w:val="00C5221F"/>
    <w:rsid w:val="00C52B2A"/>
    <w:rsid w:val="00C724E2"/>
    <w:rsid w:val="00C73852"/>
    <w:rsid w:val="00C80509"/>
    <w:rsid w:val="00C811DD"/>
    <w:rsid w:val="00C8740E"/>
    <w:rsid w:val="00C90BD5"/>
    <w:rsid w:val="00C96F15"/>
    <w:rsid w:val="00CA4071"/>
    <w:rsid w:val="00CA48C0"/>
    <w:rsid w:val="00CA5DFC"/>
    <w:rsid w:val="00CB2A47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5FEF"/>
    <w:rsid w:val="00D50146"/>
    <w:rsid w:val="00D5318D"/>
    <w:rsid w:val="00D6246B"/>
    <w:rsid w:val="00D65F2A"/>
    <w:rsid w:val="00D706D7"/>
    <w:rsid w:val="00D8406B"/>
    <w:rsid w:val="00D845FF"/>
    <w:rsid w:val="00D8463B"/>
    <w:rsid w:val="00D84874"/>
    <w:rsid w:val="00D8685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E002ED"/>
    <w:rsid w:val="00E063EC"/>
    <w:rsid w:val="00E06581"/>
    <w:rsid w:val="00E126D1"/>
    <w:rsid w:val="00E30F85"/>
    <w:rsid w:val="00E34D22"/>
    <w:rsid w:val="00E43966"/>
    <w:rsid w:val="00E521A1"/>
    <w:rsid w:val="00E53D52"/>
    <w:rsid w:val="00E55F24"/>
    <w:rsid w:val="00E56FCF"/>
    <w:rsid w:val="00E64E0C"/>
    <w:rsid w:val="00E654D8"/>
    <w:rsid w:val="00E76158"/>
    <w:rsid w:val="00E85FA2"/>
    <w:rsid w:val="00E87636"/>
    <w:rsid w:val="00E907F9"/>
    <w:rsid w:val="00EA14B5"/>
    <w:rsid w:val="00EA30DA"/>
    <w:rsid w:val="00EB5CCF"/>
    <w:rsid w:val="00EC0B52"/>
    <w:rsid w:val="00EC3A30"/>
    <w:rsid w:val="00EC43F5"/>
    <w:rsid w:val="00EC6CF4"/>
    <w:rsid w:val="00ED0E18"/>
    <w:rsid w:val="00ED2DA9"/>
    <w:rsid w:val="00ED2F60"/>
    <w:rsid w:val="00EE0799"/>
    <w:rsid w:val="00EE0F9C"/>
    <w:rsid w:val="00EE143B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2D54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95F17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531AD30"/>
  <w15:chartTrackingRefBased/>
  <w15:docId w15:val="{6C016A97-AB5F-4E75-AD2A-AEEBBFD4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aa">
    <w:name w:val="Название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rsid w:val="003A188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7B7E4BF55F4A4E6B049FDAF748E449302DC67D173C34DC7282D34B0A5236ED8EC29C973F5D2424j9H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72;&#1082;&#1091;&#1087;&#1082;&#1072;\04%20&#1055;&#1086;&#1089;&#1090;&#1072;&#1074;&#1082;&#1072;%20&#1088;&#1072;&#1079;&#1086;&#1074;&#1072;&#1103;%20(&#1087;&#1086;&#1082;&#1091;&#1087;&#1072;&#1090;&#1077;&#1083;&#1100;%20&#1058;&#1043;&#1050;-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B4C3D-274F-4D1F-9AF0-1F7DE2AE37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AAB61C-2958-4020-99CD-7A417A579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13DFFB-6251-4C94-B69E-2AB83C7FE9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47D88-5A2B-4B2A-AF07-69AA747F1E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9BD2B7-44BB-44C2-90B6-605E0ACC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Поставка разовая (покупатель ТГК-1)</Template>
  <TotalTime>231</TotalTime>
  <Pages>12</Pages>
  <Words>3982</Words>
  <Characters>22701</Characters>
  <Application>Microsoft Office Word</Application>
  <DocSecurity>8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26630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Малышев Александр Викторович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Малышев Александр Викторович</cp:lastModifiedBy>
  <cp:revision>10</cp:revision>
  <cp:lastPrinted>2016-08-09T13:53:00Z</cp:lastPrinted>
  <dcterms:created xsi:type="dcterms:W3CDTF">2016-08-09T09:46:00Z</dcterms:created>
  <dcterms:modified xsi:type="dcterms:W3CDTF">2016-08-09T14:00:00Z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